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C28DD" w14:textId="77777777" w:rsidR="000D641F" w:rsidRDefault="000D641F" w:rsidP="000D641F">
      <w:pPr>
        <w:pStyle w:val="NoSpacing"/>
        <w:rPr>
          <w:rFonts w:ascii="Times New Roman" w:hAnsi="Times New Roman" w:cs="Times New Roman"/>
          <w:sz w:val="24"/>
          <w:szCs w:val="24"/>
        </w:rPr>
      </w:pPr>
      <w:r>
        <w:rPr>
          <w:rFonts w:ascii="Times New Roman" w:hAnsi="Times New Roman" w:cs="Times New Roman"/>
          <w:sz w:val="24"/>
          <w:szCs w:val="24"/>
          <w:u w:val="single"/>
        </w:rPr>
        <w:t>Thomas MILLE</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2C488B5D" w14:textId="77777777" w:rsidR="000D641F" w:rsidRDefault="000D641F" w:rsidP="000D641F">
      <w:pPr>
        <w:pStyle w:val="NoSpacing"/>
        <w:rPr>
          <w:rFonts w:ascii="Times New Roman" w:hAnsi="Times New Roman" w:cs="Times New Roman"/>
          <w:sz w:val="24"/>
          <w:szCs w:val="24"/>
        </w:rPr>
      </w:pPr>
      <w:r>
        <w:rPr>
          <w:rFonts w:ascii="Times New Roman" w:hAnsi="Times New Roman" w:cs="Times New Roman"/>
          <w:sz w:val="24"/>
          <w:szCs w:val="24"/>
        </w:rPr>
        <w:t>of Herefordshire.</w:t>
      </w:r>
    </w:p>
    <w:p w14:paraId="761749E5" w14:textId="77777777" w:rsidR="000D641F" w:rsidRDefault="000D641F" w:rsidP="000D641F">
      <w:pPr>
        <w:pStyle w:val="NoSpacing"/>
        <w:rPr>
          <w:rFonts w:ascii="Times New Roman" w:hAnsi="Times New Roman" w:cs="Times New Roman"/>
          <w:sz w:val="24"/>
          <w:szCs w:val="24"/>
        </w:rPr>
      </w:pPr>
    </w:p>
    <w:p w14:paraId="767AD198" w14:textId="77777777" w:rsidR="000D641F" w:rsidRDefault="000D641F" w:rsidP="000D641F">
      <w:pPr>
        <w:pStyle w:val="NoSpacing"/>
        <w:rPr>
          <w:rFonts w:ascii="Times New Roman" w:hAnsi="Times New Roman" w:cs="Times New Roman"/>
          <w:sz w:val="24"/>
          <w:szCs w:val="24"/>
        </w:rPr>
      </w:pPr>
    </w:p>
    <w:p w14:paraId="60C7BAB7" w14:textId="77777777" w:rsidR="000D641F" w:rsidRDefault="000D641F" w:rsidP="000D641F">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Herefordshire touching the names of the persons bound to contribute to the subsidy granted to the King at the last Parliament. He was also a controller.</w:t>
      </w:r>
    </w:p>
    <w:p w14:paraId="6952DA1E" w14:textId="77777777" w:rsidR="000D641F" w:rsidRDefault="000D641F" w:rsidP="000D641F">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pp.258-9)</w:t>
      </w:r>
    </w:p>
    <w:p w14:paraId="2A86905C" w14:textId="77777777" w:rsidR="000D641F" w:rsidRDefault="000D641F" w:rsidP="000D641F">
      <w:pPr>
        <w:pStyle w:val="NoSpacing"/>
        <w:rPr>
          <w:rFonts w:ascii="Times New Roman" w:hAnsi="Times New Roman" w:cs="Times New Roman"/>
          <w:sz w:val="24"/>
          <w:szCs w:val="24"/>
        </w:rPr>
      </w:pPr>
    </w:p>
    <w:p w14:paraId="075CDCA3" w14:textId="77777777" w:rsidR="000D641F" w:rsidRDefault="000D641F" w:rsidP="000D641F">
      <w:pPr>
        <w:pStyle w:val="NoSpacing"/>
        <w:rPr>
          <w:rFonts w:ascii="Times New Roman" w:hAnsi="Times New Roman" w:cs="Times New Roman"/>
          <w:sz w:val="24"/>
          <w:szCs w:val="24"/>
        </w:rPr>
      </w:pPr>
    </w:p>
    <w:p w14:paraId="10890A12" w14:textId="77777777" w:rsidR="000D641F" w:rsidRDefault="000D641F" w:rsidP="000D641F">
      <w:pPr>
        <w:pStyle w:val="NoSpacing"/>
        <w:rPr>
          <w:rFonts w:ascii="Times New Roman" w:hAnsi="Times New Roman" w:cs="Times New Roman"/>
          <w:sz w:val="24"/>
          <w:szCs w:val="24"/>
        </w:rPr>
      </w:pPr>
      <w:r>
        <w:rPr>
          <w:rFonts w:ascii="Times New Roman" w:hAnsi="Times New Roman" w:cs="Times New Roman"/>
          <w:sz w:val="24"/>
          <w:szCs w:val="24"/>
        </w:rPr>
        <w:t>25 June 2021</w:t>
      </w:r>
    </w:p>
    <w:p w14:paraId="0FFC06C2"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FEF2D" w14:textId="77777777" w:rsidR="000D641F" w:rsidRDefault="000D641F" w:rsidP="009139A6">
      <w:r>
        <w:separator/>
      </w:r>
    </w:p>
  </w:endnote>
  <w:endnote w:type="continuationSeparator" w:id="0">
    <w:p w14:paraId="18605E90" w14:textId="77777777" w:rsidR="000D641F" w:rsidRDefault="000D641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6E5F3"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AAB1E"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C1C69"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C0988" w14:textId="77777777" w:rsidR="000D641F" w:rsidRDefault="000D641F" w:rsidP="009139A6">
      <w:r>
        <w:separator/>
      </w:r>
    </w:p>
  </w:footnote>
  <w:footnote w:type="continuationSeparator" w:id="0">
    <w:p w14:paraId="2BA55BF7" w14:textId="77777777" w:rsidR="000D641F" w:rsidRDefault="000D641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C9315"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15E0B"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18AF4"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41F"/>
    <w:rsid w:val="000666E0"/>
    <w:rsid w:val="000D641F"/>
    <w:rsid w:val="002510B7"/>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BC4A3"/>
  <w15:chartTrackingRefBased/>
  <w15:docId w15:val="{B1E4798F-6481-436C-8B34-70919255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46</Words>
  <Characters>267</Characters>
  <Application>Microsoft Office Word</Application>
  <DocSecurity>0</DocSecurity>
  <Lines>2</Lines>
  <Paragraphs>1</Paragraphs>
  <ScaleCrop>false</ScaleCrop>
  <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2021-07-14T09:55:00Z</dcterms:created>
  <dcterms:modified xsi:type="dcterms:W3CDTF">2021-07-14T09:55:00Z</dcterms:modified>
</cp:coreProperties>
</file>